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E19660" w14:textId="77777777" w:rsidR="00AC3DB6" w:rsidRDefault="00AC3DB6" w:rsidP="00AC3DB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PALMER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fl.1430)</w:t>
      </w:r>
    </w:p>
    <w:p w14:paraId="5252CE0B" w14:textId="77777777" w:rsidR="00AC3DB6" w:rsidRDefault="00AC3DB6" w:rsidP="00AC3DB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DB76EDC" w14:textId="77777777" w:rsidR="00AC3DB6" w:rsidRDefault="00AC3DB6" w:rsidP="00AC3DB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124D939" w14:textId="77777777" w:rsidR="00AC3DB6" w:rsidRDefault="00AC3DB6" w:rsidP="00AC3DB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 Nov.1430</w:t>
      </w:r>
      <w:r>
        <w:rPr>
          <w:rFonts w:ascii="Times New Roman" w:hAnsi="Times New Roman" w:cs="Times New Roman"/>
          <w:sz w:val="24"/>
          <w:szCs w:val="24"/>
        </w:rPr>
        <w:tab/>
        <w:t xml:space="preserve">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Barfote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Vicar of </w:t>
      </w:r>
      <w:proofErr w:type="spellStart"/>
      <w:r>
        <w:rPr>
          <w:rFonts w:ascii="Times New Roman" w:hAnsi="Times New Roman" w:cs="Times New Roman"/>
          <w:sz w:val="24"/>
          <w:szCs w:val="24"/>
        </w:rPr>
        <w:t>Redbourne</w:t>
      </w:r>
      <w:proofErr w:type="spellEnd"/>
      <w:r>
        <w:rPr>
          <w:rFonts w:ascii="Times New Roman" w:hAnsi="Times New Roman" w:cs="Times New Roman"/>
          <w:sz w:val="24"/>
          <w:szCs w:val="24"/>
        </w:rPr>
        <w:t>(q.v.), appointed him a joint executor</w:t>
      </w:r>
    </w:p>
    <w:p w14:paraId="4DAE1761" w14:textId="77777777" w:rsidR="00AC3DB6" w:rsidRDefault="00AC3DB6" w:rsidP="00AC3DB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of his Will.</w:t>
      </w:r>
    </w:p>
    <w:p w14:paraId="2AC3BC81" w14:textId="77777777" w:rsidR="00AC3DB6" w:rsidRDefault="00AC3DB6" w:rsidP="00AC3DB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7D06D2">
        <w:rPr>
          <w:rFonts w:ascii="Times New Roman" w:hAnsi="Times New Roman" w:cs="Times New Roman"/>
          <w:sz w:val="24"/>
          <w:szCs w:val="24"/>
        </w:rPr>
        <w:t xml:space="preserve">(“The Herts Genealogist and </w:t>
      </w:r>
      <w:proofErr w:type="gramStart"/>
      <w:r w:rsidRPr="007D06D2">
        <w:rPr>
          <w:rFonts w:ascii="Times New Roman" w:hAnsi="Times New Roman" w:cs="Times New Roman"/>
          <w:sz w:val="24"/>
          <w:szCs w:val="24"/>
        </w:rPr>
        <w:t xml:space="preserve">Antiquary”  </w:t>
      </w:r>
      <w:proofErr w:type="spellStart"/>
      <w:r w:rsidRPr="007D06D2">
        <w:rPr>
          <w:rFonts w:ascii="Times New Roman" w:hAnsi="Times New Roman" w:cs="Times New Roman"/>
          <w:sz w:val="24"/>
          <w:szCs w:val="24"/>
        </w:rPr>
        <w:t>ed</w:t>
      </w:r>
      <w:proofErr w:type="gramEnd"/>
      <w:r w:rsidRPr="007D06D2">
        <w:rPr>
          <w:rFonts w:ascii="Times New Roman" w:hAnsi="Times New Roman" w:cs="Times New Roman"/>
          <w:sz w:val="24"/>
          <w:szCs w:val="24"/>
        </w:rPr>
        <w:t>.William</w:t>
      </w:r>
      <w:proofErr w:type="spellEnd"/>
      <w:r w:rsidRPr="007D06D2">
        <w:rPr>
          <w:rFonts w:ascii="Times New Roman" w:hAnsi="Times New Roman" w:cs="Times New Roman"/>
          <w:sz w:val="24"/>
          <w:szCs w:val="24"/>
        </w:rPr>
        <w:t xml:space="preserve"> Brigg, pub.1895</w:t>
      </w:r>
    </w:p>
    <w:p w14:paraId="322379A8" w14:textId="77777777" w:rsidR="00AC3DB6" w:rsidRDefault="00AC3DB6" w:rsidP="00AC3DB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vol I pp.233-4)</w:t>
      </w:r>
    </w:p>
    <w:p w14:paraId="15FEDEE0" w14:textId="77777777" w:rsidR="00AC3DB6" w:rsidRDefault="00AC3DB6" w:rsidP="00AC3DB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DB8FDBB" w14:textId="77777777" w:rsidR="00AC3DB6" w:rsidRDefault="00AC3DB6" w:rsidP="00AC3DB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CEADE46" w14:textId="77777777" w:rsidR="00AC3DB6" w:rsidRDefault="00AC3DB6" w:rsidP="00AC3DB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 January 2022</w:t>
      </w:r>
    </w:p>
    <w:p w14:paraId="6CCF97BA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75D6E6" w14:textId="77777777" w:rsidR="00AC3DB6" w:rsidRDefault="00AC3DB6" w:rsidP="009139A6">
      <w:r>
        <w:separator/>
      </w:r>
    </w:p>
  </w:endnote>
  <w:endnote w:type="continuationSeparator" w:id="0">
    <w:p w14:paraId="22AC7B23" w14:textId="77777777" w:rsidR="00AC3DB6" w:rsidRDefault="00AC3DB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55E92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AB2328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EDC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FCAC3C" w14:textId="77777777" w:rsidR="00AC3DB6" w:rsidRDefault="00AC3DB6" w:rsidP="009139A6">
      <w:r>
        <w:separator/>
      </w:r>
    </w:p>
  </w:footnote>
  <w:footnote w:type="continuationSeparator" w:id="0">
    <w:p w14:paraId="5DF799EB" w14:textId="77777777" w:rsidR="00AC3DB6" w:rsidRDefault="00AC3DB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3095E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95C39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6A618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3DB6"/>
    <w:rsid w:val="000666E0"/>
    <w:rsid w:val="002510B7"/>
    <w:rsid w:val="005C130B"/>
    <w:rsid w:val="00826F5C"/>
    <w:rsid w:val="009139A6"/>
    <w:rsid w:val="009448BB"/>
    <w:rsid w:val="00A3176C"/>
    <w:rsid w:val="00AC3DB6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9B626D"/>
  <w15:chartTrackingRefBased/>
  <w15:docId w15:val="{4143B4AB-0E61-4CF3-9576-2B4468F6DF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34</Words>
  <Characters>199</Characters>
  <Application>Microsoft Office Word</Application>
  <DocSecurity>0</DocSecurity>
  <Lines>1</Lines>
  <Paragraphs>1</Paragraphs>
  <ScaleCrop>false</ScaleCrop>
  <Company/>
  <LinksUpToDate>false</LinksUpToDate>
  <CharactersWithSpaces>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2022-01-09T21:12:00Z</dcterms:created>
  <dcterms:modified xsi:type="dcterms:W3CDTF">2022-01-09T21:13:00Z</dcterms:modified>
</cp:coreProperties>
</file>